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00656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CHIRITON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fl.1426)</w:t>
      </w:r>
    </w:p>
    <w:p w:rsidR="00006563" w:rsidRDefault="0000656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the Priory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St.Nicholas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Exeter.</w:t>
      </w:r>
    </w:p>
    <w:p w:rsidR="00006563" w:rsidRDefault="0000656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6563" w:rsidRDefault="0000656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6563" w:rsidRDefault="00006563" w:rsidP="00006563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Mar.1426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subdeacon in the Chapel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St.Gabriel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Bishop’s </w:t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Devon, by the Bishop.</w:t>
      </w:r>
    </w:p>
    <w:p w:rsidR="00006563" w:rsidRDefault="00006563" w:rsidP="000065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pp.101-2)</w:t>
      </w:r>
    </w:p>
    <w:p w:rsidR="006A1FD0" w:rsidRDefault="006A1FD0" w:rsidP="006A1F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May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priest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St.Gabriel’s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Chapel, Bishop’s </w:t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6A1FD0" w:rsidRDefault="006A1FD0" w:rsidP="006A1F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Devon, by the Bishop.</w:t>
      </w:r>
    </w:p>
    <w:p w:rsidR="006A1FD0" w:rsidRDefault="006A1FD0" w:rsidP="006A1F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p.103)</w:t>
      </w:r>
    </w:p>
    <w:p w:rsidR="006A1FD0" w:rsidRDefault="006A1FD0" w:rsidP="000065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6563" w:rsidRDefault="00006563" w:rsidP="000065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6563" w:rsidRDefault="00006563" w:rsidP="000065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6563" w:rsidRDefault="00006563" w:rsidP="000065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March 2016</w:t>
      </w:r>
    </w:p>
    <w:p w:rsidR="006A1FD0" w:rsidRPr="00006563" w:rsidRDefault="006A1FD0" w:rsidP="000065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March 2016</w:t>
      </w:r>
      <w:bookmarkStart w:id="0" w:name="_GoBack"/>
      <w:bookmarkEnd w:id="0"/>
    </w:p>
    <w:sectPr w:rsidR="006A1FD0" w:rsidRPr="0000656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563" w:rsidRDefault="00006563" w:rsidP="00E71FC3">
      <w:pPr>
        <w:spacing w:after="0" w:line="240" w:lineRule="auto"/>
      </w:pPr>
      <w:r>
        <w:separator/>
      </w:r>
    </w:p>
  </w:endnote>
  <w:endnote w:type="continuationSeparator" w:id="0">
    <w:p w:rsidR="00006563" w:rsidRDefault="0000656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563" w:rsidRDefault="00006563" w:rsidP="00E71FC3">
      <w:pPr>
        <w:spacing w:after="0" w:line="240" w:lineRule="auto"/>
      </w:pPr>
      <w:r>
        <w:separator/>
      </w:r>
    </w:p>
  </w:footnote>
  <w:footnote w:type="continuationSeparator" w:id="0">
    <w:p w:rsidR="00006563" w:rsidRDefault="0000656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563"/>
    <w:rsid w:val="00006563"/>
    <w:rsid w:val="006A1FD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6BB60E"/>
  <w15:chartTrackingRefBased/>
  <w15:docId w15:val="{76B2365D-1AE2-43E4-B392-300132380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20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2016-03-23T11:54:00Z</dcterms:created>
  <dcterms:modified xsi:type="dcterms:W3CDTF">2016-03-28T18:44:00Z</dcterms:modified>
</cp:coreProperties>
</file>